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B95" w:rsidRPr="00CC704C" w:rsidRDefault="00CC704C">
      <w:pPr>
        <w:rPr>
          <w:b/>
          <w:sz w:val="28"/>
          <w:szCs w:val="28"/>
        </w:rPr>
      </w:pPr>
      <w:r w:rsidRPr="00CC704C">
        <w:rPr>
          <w:b/>
          <w:sz w:val="28"/>
          <w:szCs w:val="28"/>
        </w:rPr>
        <w:t>An example of an unbalanced Letter to the Editor where the tone is too strong:</w:t>
      </w:r>
    </w:p>
    <w:p w:rsidR="00CC704C" w:rsidRDefault="00CC704C" w:rsidP="00CC704C"/>
    <w:p w:rsidR="00CC704C" w:rsidRDefault="00CC704C" w:rsidP="00CC704C">
      <w:r>
        <w:t>Supporter of Aussie O</w:t>
      </w:r>
      <w:r>
        <w:t>pen Letter to Muslim Protestors</w:t>
      </w:r>
    </w:p>
    <w:p w:rsidR="00CC704C" w:rsidRDefault="00CC704C" w:rsidP="00CC704C">
      <w:bookmarkStart w:id="0" w:name="_GoBack"/>
      <w:bookmarkEnd w:id="0"/>
    </w:p>
    <w:p w:rsidR="00CC704C" w:rsidRDefault="00CC704C" w:rsidP="00CC704C">
      <w:r>
        <w:t>Dear Editor,</w:t>
      </w:r>
    </w:p>
    <w:p w:rsidR="00CC704C" w:rsidRDefault="00CC704C" w:rsidP="00CC704C">
      <w:r>
        <w:t xml:space="preserve"> </w:t>
      </w:r>
    </w:p>
    <w:p w:rsidR="00CC704C" w:rsidRDefault="00CC704C" w:rsidP="00CC704C">
      <w:r>
        <w:t>To the Muslim World of Nuts!</w:t>
      </w:r>
    </w:p>
    <w:p w:rsidR="00CC704C" w:rsidRDefault="00CC704C" w:rsidP="00CC704C">
      <w:r>
        <w:t xml:space="preserve"> </w:t>
      </w:r>
    </w:p>
    <w:p w:rsidR="00CC704C" w:rsidRDefault="00CC704C" w:rsidP="00CC704C">
      <w:r>
        <w:t>Yes when you cause trouble, riots, protesting, attacks and murdering innocent people lives, we address you as Muslim nuts.</w:t>
      </w:r>
    </w:p>
    <w:p w:rsidR="00CC704C" w:rsidRDefault="00CC704C" w:rsidP="00CC704C">
      <w:r>
        <w:t xml:space="preserve"> </w:t>
      </w:r>
    </w:p>
    <w:p w:rsidR="00CC704C" w:rsidRDefault="00CC704C" w:rsidP="00CC704C">
      <w:r>
        <w:t>When you are faithful to your religion and maintain peace we call you a Muslim follower.</w:t>
      </w:r>
    </w:p>
    <w:p w:rsidR="00CC704C" w:rsidRDefault="00CC704C" w:rsidP="00CC704C">
      <w:r>
        <w:t xml:space="preserve"> </w:t>
      </w:r>
    </w:p>
    <w:p w:rsidR="00CC704C" w:rsidRDefault="00CC704C" w:rsidP="00CC704C">
      <w:r>
        <w:t>The simple question is, “What are the teachings of the prophet Mohammad?”</w:t>
      </w:r>
    </w:p>
    <w:p w:rsidR="00CC704C" w:rsidRDefault="00CC704C" w:rsidP="00CC704C">
      <w:r>
        <w:t xml:space="preserve"> </w:t>
      </w:r>
    </w:p>
    <w:p w:rsidR="00CC704C" w:rsidRDefault="00CC704C" w:rsidP="00CC704C">
      <w:r>
        <w:t>Perhaps one of his teachings is to hate those who offend you or kill them all and come back alone?</w:t>
      </w:r>
    </w:p>
    <w:p w:rsidR="00CC704C" w:rsidRDefault="00CC704C" w:rsidP="00CC704C">
      <w:r>
        <w:t xml:space="preserve"> </w:t>
      </w:r>
    </w:p>
    <w:p w:rsidR="00CC704C" w:rsidRDefault="00CC704C" w:rsidP="00CC704C">
      <w:r>
        <w:t xml:space="preserve">Jesus’ teachings tell us to love one another, if you are slapped on one cheek, turn the other one, </w:t>
      </w:r>
      <w:proofErr w:type="gramStart"/>
      <w:r>
        <w:t>love</w:t>
      </w:r>
      <w:proofErr w:type="gramEnd"/>
      <w:r>
        <w:t xml:space="preserve"> those who hate you, just to mention some of the basic teachings of Christianity.</w:t>
      </w:r>
    </w:p>
    <w:p w:rsidR="00CC704C" w:rsidRDefault="00CC704C" w:rsidP="00CC704C">
      <w:r>
        <w:t xml:space="preserve"> </w:t>
      </w:r>
    </w:p>
    <w:p w:rsidR="00CC704C" w:rsidRDefault="00CC704C" w:rsidP="00CC704C">
      <w:r>
        <w:t>I believe that a Muslim is a Muslim, likewise a dog is a dog, a cow is a cow or whatever God creation is, an animal doesn’t change. The only way to change it is to kill and let it go through God’s human creation which will make it a blessing for the animals we eat.</w:t>
      </w:r>
    </w:p>
    <w:p w:rsidR="00CC704C" w:rsidRDefault="00CC704C" w:rsidP="00CC704C">
      <w:r>
        <w:t xml:space="preserve"> </w:t>
      </w:r>
    </w:p>
    <w:p w:rsidR="00CC704C" w:rsidRDefault="00CC704C" w:rsidP="00CC704C">
      <w:r>
        <w:t>What about a Muslim Nut? A Nut is a Nut and I think their belief if you kill a Christian, you will have 10 wives as a reward in Heaven for your murdering actions.</w:t>
      </w:r>
    </w:p>
    <w:p w:rsidR="00CC704C" w:rsidRDefault="00CC704C" w:rsidP="00CC704C">
      <w:r>
        <w:t xml:space="preserve"> </w:t>
      </w:r>
    </w:p>
    <w:p w:rsidR="00CC704C" w:rsidRDefault="00CC704C" w:rsidP="00CC704C">
      <w:r>
        <w:t>I have enough to these Muslim Nuts. Remember 9/11? Remember Saddam Hussein?</w:t>
      </w:r>
    </w:p>
    <w:p w:rsidR="00CC704C" w:rsidRDefault="00CC704C" w:rsidP="00CC704C">
      <w:r>
        <w:lastRenderedPageBreak/>
        <w:t xml:space="preserve"> </w:t>
      </w:r>
    </w:p>
    <w:p w:rsidR="00CC704C" w:rsidRDefault="00CC704C" w:rsidP="00CC704C">
      <w:r>
        <w:t>Remember the Libyan president? Are they Muslim or Christian?</w:t>
      </w:r>
    </w:p>
    <w:p w:rsidR="00CC704C" w:rsidRDefault="00CC704C" w:rsidP="00CC704C">
      <w:r>
        <w:t xml:space="preserve"> </w:t>
      </w:r>
    </w:p>
    <w:p w:rsidR="00CC704C" w:rsidRDefault="00CC704C" w:rsidP="00CC704C">
      <w:r>
        <w:t xml:space="preserve">Some of the last words of our Lord on the cross “Father forgive them for they don’t know what they’re doing. </w:t>
      </w:r>
    </w:p>
    <w:p w:rsidR="00CC704C" w:rsidRDefault="00CC704C" w:rsidP="00CC704C"/>
    <w:p w:rsidR="00CC704C" w:rsidRDefault="00CC704C" w:rsidP="00CC704C">
      <w:r>
        <w:t>Hope you don’t do your riots in Samoa as we are the best stone throwers.</w:t>
      </w:r>
    </w:p>
    <w:p w:rsidR="00CC704C" w:rsidRDefault="00CC704C" w:rsidP="00CC704C">
      <w:r>
        <w:t xml:space="preserve"> </w:t>
      </w:r>
    </w:p>
    <w:p w:rsidR="00CC704C" w:rsidRDefault="00CC704C" w:rsidP="00CC704C">
      <w:proofErr w:type="spellStart"/>
      <w:r>
        <w:t>Lemalu</w:t>
      </w:r>
      <w:proofErr w:type="spellEnd"/>
      <w:r>
        <w:t xml:space="preserve"> </w:t>
      </w:r>
      <w:proofErr w:type="spellStart"/>
      <w:r>
        <w:t>Ameto</w:t>
      </w:r>
      <w:proofErr w:type="spellEnd"/>
    </w:p>
    <w:p w:rsidR="00CC704C" w:rsidRDefault="00CC704C" w:rsidP="00CC704C">
      <w:proofErr w:type="spellStart"/>
      <w:r>
        <w:t>Saleufi</w:t>
      </w:r>
      <w:proofErr w:type="spellEnd"/>
    </w:p>
    <w:sectPr w:rsidR="00CC70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04C"/>
    <w:rsid w:val="0002708A"/>
    <w:rsid w:val="00AC3DAF"/>
    <w:rsid w:val="00CC70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74B7B09C</Template>
  <TotalTime>2</TotalTime>
  <Pages>2</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2012-10-18T22:24:00Z</dcterms:created>
  <dcterms:modified xsi:type="dcterms:W3CDTF">2012-10-18T22:26:00Z</dcterms:modified>
</cp:coreProperties>
</file>